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250A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MAGGS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4A53A814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Huntingfield</w:t>
      </w:r>
      <w:proofErr w:type="spellEnd"/>
      <w:r>
        <w:rPr>
          <w:rStyle w:val="s1"/>
        </w:rPr>
        <w:t>, Suffolk.</w:t>
      </w:r>
    </w:p>
    <w:p w14:paraId="0663F0FF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</w:p>
    <w:p w14:paraId="43210A87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</w:p>
    <w:p w14:paraId="659DB71B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E866D62" w14:textId="77777777" w:rsidR="008979CD" w:rsidRDefault="008979CD" w:rsidP="008979CD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8)</w:t>
      </w:r>
    </w:p>
    <w:p w14:paraId="361F3BFE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</w:p>
    <w:p w14:paraId="674D4E9F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</w:p>
    <w:p w14:paraId="1BCE1151" w14:textId="77777777" w:rsidR="008979CD" w:rsidRDefault="008979CD" w:rsidP="008979C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2E40C6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4A783" w14:textId="77777777" w:rsidR="008979CD" w:rsidRDefault="008979CD" w:rsidP="009139A6">
      <w:r>
        <w:separator/>
      </w:r>
    </w:p>
  </w:endnote>
  <w:endnote w:type="continuationSeparator" w:id="0">
    <w:p w14:paraId="2415E399" w14:textId="77777777" w:rsidR="008979CD" w:rsidRDefault="008979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DD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A46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D1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C0227" w14:textId="77777777" w:rsidR="008979CD" w:rsidRDefault="008979CD" w:rsidP="009139A6">
      <w:r>
        <w:separator/>
      </w:r>
    </w:p>
  </w:footnote>
  <w:footnote w:type="continuationSeparator" w:id="0">
    <w:p w14:paraId="6F65C1EA" w14:textId="77777777" w:rsidR="008979CD" w:rsidRDefault="008979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1D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6E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C8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CD"/>
    <w:rsid w:val="000666E0"/>
    <w:rsid w:val="002510B7"/>
    <w:rsid w:val="005C130B"/>
    <w:rsid w:val="00826F5C"/>
    <w:rsid w:val="008979C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237B6"/>
  <w15:chartTrackingRefBased/>
  <w15:docId w15:val="{7A4DA762-64B4-4A7F-81F3-DB8249E5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79CD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979C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2021-08-26T18:52:00Z</dcterms:created>
  <dcterms:modified xsi:type="dcterms:W3CDTF">2021-08-26T18:52:00Z</dcterms:modified>
</cp:coreProperties>
</file>